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Rutherglen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Rutherglen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Rutherglen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Rutherglen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Rutherglen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Rutherglen are estimated to have a score of 1-2 on the PGSI (low-risk gambling), whilst </w:t>
      </w:r>
      <w:r w:rsidRPr="00773DF7">
        <w:rPr>
          <w:rFonts w:ascii="Libre Franklin Light" w:hAnsi="Libre Franklin Light" w:cs="Calibri Light"/>
          <w:b/>
          <w:bCs/>
          <w:color w:val="C45911" w:themeColor="accent2" w:themeShade="BF"/>
        </w:rPr>
        <w:t xml:space="preserve">2.3%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57.5% </w:t>
      </w:r>
      <w:r w:rsidRPr="004747BF">
        <w:rPr>
          <w:rFonts w:ascii="Libre Franklin Light" w:eastAsia="Times New Roman" w:hAnsi="Libre Franklin Light" w:cs="Calibri Light"/>
        </w:rPr>
        <w:t xml:space="preserve">of those respondents classified as PGSI 8+ in Rutherglen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Rutherglen is estimated to be </w:t>
      </w:r>
      <w:r w:rsidRPr="00773DF7">
        <w:rPr>
          <w:rFonts w:ascii="Libre Franklin Light" w:eastAsia="Times New Roman" w:hAnsi="Libre Franklin Light" w:cs="Calibri Light"/>
          <w:b/>
          <w:bCs/>
          <w:color w:val="C45911" w:themeColor="accent2" w:themeShade="BF"/>
        </w:rPr>
        <w:t xml:space="preserve">£2,196,273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Rutherglen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Rutherglen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Rutherglen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Rutherglen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uthergl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Rutherglen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uthergl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Rutherglen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Rutherglen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uthergl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Rutherglen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Rutherglen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Rutherglen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Rutherglen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Rutherglen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Rutherglen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£2,196,273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Rutherglen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£35,774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£739,820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£52,998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£14,906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£27,327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£1,325,448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£2,196,273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Rutherglen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Rutherglen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Rutherglen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Rutherglen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Rutherglen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Rutherglen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Rutherglen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Rutherglen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Rutherglen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Rutherglen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Rutherglen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Rutherglen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4816698-6A19-4B06-9C29-4B3B8BF0EDF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